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10-804-522217476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Streusalzlieferung für den Landkreis Dachau und den dazugehörigen Gemeinden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Streusalzlieferung für den Landkreis Dachau und den dazugehörigen Gemeinden für den Zeitraum vom 01.09.2026 bis zum 30.04.2027.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